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FA7" w:rsidRDefault="00713FA7" w:rsidP="00713FA7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 </w:t>
      </w:r>
      <w:r>
        <w:rPr>
          <w:rFonts w:ascii="黑体" w:eastAsia="黑体" w:hAnsi="黑体" w:cs="黑体" w:hint="eastAsia"/>
          <w:sz w:val="21"/>
          <w:szCs w:val="21"/>
        </w:rPr>
        <w:t>合作协议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713FA7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713FA7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13FA7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Pr="00A62992" w:rsidRDefault="00713FA7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Pr="00A62992" w:rsidRDefault="00713FA7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62992"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713FA7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合作协议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13FA7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713FA7" w:rsidRDefault="00713FA7" w:rsidP="00A25CA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713FA7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0F69A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0F69A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713FA7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0F69A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0F6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0F69A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0F69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713FA7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0F69A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0F6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0F69A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0F69A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713FA7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0F69A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0F6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FA7" w:rsidRDefault="00713FA7" w:rsidP="00965788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713FA7" w:rsidRDefault="00713FA7" w:rsidP="000F69A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713FA7" w:rsidRPr="00965788" w:rsidRDefault="00713FA7">
      <w:pPr>
        <w:rPr>
          <w:rFonts w:cs="Times New Roman"/>
        </w:rPr>
      </w:pPr>
    </w:p>
    <w:sectPr w:rsidR="00713FA7" w:rsidRPr="0096578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FA7" w:rsidRDefault="00713FA7" w:rsidP="009657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13FA7" w:rsidRDefault="00713FA7" w:rsidP="0096578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FA7" w:rsidRDefault="00713FA7" w:rsidP="009657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13FA7" w:rsidRDefault="00713FA7" w:rsidP="0096578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518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B38"/>
    <w:rsid w:val="000E4E2E"/>
    <w:rsid w:val="000E62DE"/>
    <w:rsid w:val="000F0206"/>
    <w:rsid w:val="000F1614"/>
    <w:rsid w:val="000F3C60"/>
    <w:rsid w:val="000F4523"/>
    <w:rsid w:val="000F5A36"/>
    <w:rsid w:val="000F6169"/>
    <w:rsid w:val="000F69A2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19C8"/>
    <w:rsid w:val="0029408A"/>
    <w:rsid w:val="00295C0F"/>
    <w:rsid w:val="002978B9"/>
    <w:rsid w:val="00297989"/>
    <w:rsid w:val="00297F6B"/>
    <w:rsid w:val="002A08C1"/>
    <w:rsid w:val="002A0C4F"/>
    <w:rsid w:val="002A1852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18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6E98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6F24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3FA7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2536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3D0D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46FBA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0B52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4248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5788"/>
    <w:rsid w:val="009661F9"/>
    <w:rsid w:val="009710FA"/>
    <w:rsid w:val="009714EA"/>
    <w:rsid w:val="009727A5"/>
    <w:rsid w:val="00973586"/>
    <w:rsid w:val="0097359B"/>
    <w:rsid w:val="009744E4"/>
    <w:rsid w:val="00976E25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5CA8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2992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C6CB4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556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3902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788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57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578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578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57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96</Words>
  <Characters>553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2018-07-21T12:11:00Z</dcterms:created>
  <dcterms:modified xsi:type="dcterms:W3CDTF">2018-08-04T08:29:00Z</dcterms:modified>
</cp:coreProperties>
</file>